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118D9" w14:textId="77777777" w:rsidR="005D65C1" w:rsidRDefault="005D65C1" w:rsidP="005D65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BOTERELL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3C932FC6" w14:textId="77777777" w:rsidR="005D65C1" w:rsidRDefault="005D65C1" w:rsidP="005D65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 of the Chamber.</w:t>
      </w:r>
    </w:p>
    <w:p w14:paraId="759C8AFB" w14:textId="77777777" w:rsidR="005D65C1" w:rsidRDefault="005D65C1" w:rsidP="005D65C1">
      <w:pPr>
        <w:pStyle w:val="NoSpacing"/>
        <w:rPr>
          <w:rFonts w:cs="Times New Roman"/>
          <w:szCs w:val="24"/>
        </w:rPr>
      </w:pPr>
    </w:p>
    <w:p w14:paraId="118CA70A" w14:textId="77777777" w:rsidR="005D65C1" w:rsidRDefault="005D65C1" w:rsidP="005D65C1">
      <w:pPr>
        <w:pStyle w:val="NoSpacing"/>
        <w:rPr>
          <w:rFonts w:cs="Times New Roman"/>
          <w:szCs w:val="24"/>
        </w:rPr>
      </w:pPr>
    </w:p>
    <w:p w14:paraId="5BF0D4D1" w14:textId="77777777" w:rsidR="005D65C1" w:rsidRDefault="005D65C1" w:rsidP="005D65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Apr.1453</w:t>
      </w:r>
      <w:r>
        <w:rPr>
          <w:rFonts w:cs="Times New Roman"/>
          <w:szCs w:val="24"/>
        </w:rPr>
        <w:tab/>
        <w:t xml:space="preserve">He was appointed Master Forester of the forest of </w:t>
      </w:r>
      <w:proofErr w:type="spellStart"/>
      <w:r>
        <w:rPr>
          <w:rFonts w:cs="Times New Roman"/>
          <w:szCs w:val="24"/>
        </w:rPr>
        <w:t>Morff</w:t>
      </w:r>
      <w:proofErr w:type="spellEnd"/>
      <w:r>
        <w:rPr>
          <w:rFonts w:cs="Times New Roman"/>
          <w:szCs w:val="24"/>
        </w:rPr>
        <w:t>.</w:t>
      </w:r>
    </w:p>
    <w:p w14:paraId="412139E1" w14:textId="77777777" w:rsidR="005D65C1" w:rsidRDefault="005D65C1" w:rsidP="005D65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14552-61 pp.66-7)</w:t>
      </w:r>
    </w:p>
    <w:p w14:paraId="32B6526B" w14:textId="77777777" w:rsidR="005D65C1" w:rsidRDefault="005D65C1" w:rsidP="005D65C1">
      <w:pPr>
        <w:pStyle w:val="NoSpacing"/>
        <w:rPr>
          <w:rFonts w:cs="Times New Roman"/>
          <w:szCs w:val="24"/>
        </w:rPr>
      </w:pPr>
    </w:p>
    <w:p w14:paraId="17849902" w14:textId="77777777" w:rsidR="005D65C1" w:rsidRDefault="005D65C1" w:rsidP="005D65C1">
      <w:pPr>
        <w:pStyle w:val="NoSpacing"/>
        <w:rPr>
          <w:rFonts w:cs="Times New Roman"/>
          <w:szCs w:val="24"/>
        </w:rPr>
      </w:pPr>
    </w:p>
    <w:p w14:paraId="54EE95CD" w14:textId="77777777" w:rsidR="005D65C1" w:rsidRDefault="005D65C1" w:rsidP="005D65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2B43CE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13DB6" w14:textId="77777777" w:rsidR="005D65C1" w:rsidRDefault="005D65C1" w:rsidP="009139A6">
      <w:r>
        <w:separator/>
      </w:r>
    </w:p>
  </w:endnote>
  <w:endnote w:type="continuationSeparator" w:id="0">
    <w:p w14:paraId="729C5143" w14:textId="77777777" w:rsidR="005D65C1" w:rsidRDefault="005D65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5B3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391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1A8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54644" w14:textId="77777777" w:rsidR="005D65C1" w:rsidRDefault="005D65C1" w:rsidP="009139A6">
      <w:r>
        <w:separator/>
      </w:r>
    </w:p>
  </w:footnote>
  <w:footnote w:type="continuationSeparator" w:id="0">
    <w:p w14:paraId="01D59E8F" w14:textId="77777777" w:rsidR="005D65C1" w:rsidRDefault="005D65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B1D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DD9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99B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5C1"/>
    <w:rsid w:val="000666E0"/>
    <w:rsid w:val="002510B7"/>
    <w:rsid w:val="00270799"/>
    <w:rsid w:val="005C130B"/>
    <w:rsid w:val="005D65C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215BC"/>
  <w15:chartTrackingRefBased/>
  <w15:docId w15:val="{DDC8126C-92B1-4230-8703-C0F754C4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2024-06-22T09:51:00Z</dcterms:created>
  <dcterms:modified xsi:type="dcterms:W3CDTF">2024-06-22T09:51:00Z</dcterms:modified>
</cp:coreProperties>
</file>